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C9" w:rsidRPr="00541B47" w:rsidRDefault="00541B47" w:rsidP="00541B47">
      <w:pPr>
        <w:jc w:val="center"/>
        <w:rPr>
          <w:b/>
          <w:imprint/>
          <w:color w:val="FF0000"/>
          <w:sz w:val="52"/>
          <w:szCs w:val="52"/>
        </w:rPr>
      </w:pPr>
      <w:r w:rsidRPr="00541B47">
        <w:rPr>
          <w:b/>
          <w:imprint/>
          <w:color w:val="FF0000"/>
          <w:sz w:val="52"/>
          <w:szCs w:val="52"/>
        </w:rPr>
        <w:t>КИА  СОУЛ</w:t>
      </w:r>
    </w:p>
    <w:tbl>
      <w:tblPr>
        <w:tblStyle w:val="a3"/>
        <w:tblW w:w="10840" w:type="dxa"/>
        <w:tblInd w:w="-709" w:type="dxa"/>
        <w:tblCellMar>
          <w:top w:w="113" w:type="dxa"/>
        </w:tblCellMar>
        <w:tblLook w:val="04A0"/>
      </w:tblPr>
      <w:tblGrid>
        <w:gridCol w:w="2159"/>
        <w:gridCol w:w="8"/>
        <w:gridCol w:w="2676"/>
        <w:gridCol w:w="236"/>
        <w:gridCol w:w="1328"/>
        <w:gridCol w:w="1640"/>
        <w:gridCol w:w="2793"/>
      </w:tblGrid>
      <w:tr w:rsidR="00D1036F" w:rsidTr="005227DC">
        <w:trPr>
          <w:trHeight w:val="289"/>
        </w:trPr>
        <w:tc>
          <w:tcPr>
            <w:tcW w:w="4843" w:type="dxa"/>
            <w:gridSpan w:val="3"/>
            <w:tcBorders>
              <w:right w:val="nil"/>
            </w:tcBorders>
          </w:tcPr>
          <w:p w:rsidR="00AE6AC9" w:rsidRDefault="008E72B6" w:rsidP="00D1036F">
            <w:pPr>
              <w:spacing w:before="100" w:beforeAutospacing="1"/>
              <w:ind w:right="566"/>
            </w:pPr>
            <w:r>
              <w:t>МОДЕЛЬ</w:t>
            </w:r>
          </w:p>
        </w:tc>
        <w:tc>
          <w:tcPr>
            <w:tcW w:w="236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1328" w:type="dxa"/>
            <w:tcBorders>
              <w:right w:val="nil"/>
            </w:tcBorders>
          </w:tcPr>
          <w:p w:rsidR="00AE6AC9" w:rsidRDefault="008E72B6" w:rsidP="00D1036F">
            <w:pPr>
              <w:ind w:right="566"/>
            </w:pPr>
            <w:r>
              <w:t>ГОД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5227DC">
        <w:trPr>
          <w:trHeight w:val="306"/>
        </w:trPr>
        <w:tc>
          <w:tcPr>
            <w:tcW w:w="2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2676" w:type="dxa"/>
            <w:tcBorders>
              <w:left w:val="nil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left="198" w:right="566" w:hanging="198"/>
            </w:pPr>
          </w:p>
        </w:tc>
        <w:tc>
          <w:tcPr>
            <w:tcW w:w="2793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5227DC">
        <w:trPr>
          <w:trHeight w:val="289"/>
        </w:trPr>
        <w:tc>
          <w:tcPr>
            <w:tcW w:w="2167" w:type="dxa"/>
            <w:gridSpan w:val="2"/>
            <w:tcBorders>
              <w:top w:val="single" w:sz="4" w:space="0" w:color="auto"/>
            </w:tcBorders>
          </w:tcPr>
          <w:p w:rsidR="00AE6AC9" w:rsidRDefault="008E72B6" w:rsidP="00D1036F">
            <w:pPr>
              <w:ind w:right="566"/>
            </w:pPr>
            <w:r>
              <w:t>ИМЯ</w:t>
            </w:r>
          </w:p>
        </w:tc>
        <w:tc>
          <w:tcPr>
            <w:tcW w:w="2676" w:type="dxa"/>
          </w:tcPr>
          <w:p w:rsidR="00AE6AC9" w:rsidRDefault="008E72B6" w:rsidP="00D1036F">
            <w:pPr>
              <w:ind w:right="566"/>
            </w:pPr>
            <w:r>
              <w:t>ЦВЕТ</w:t>
            </w:r>
          </w:p>
        </w:tc>
        <w:tc>
          <w:tcPr>
            <w:tcW w:w="3204" w:type="dxa"/>
            <w:gridSpan w:val="3"/>
          </w:tcPr>
          <w:p w:rsidR="00AE6AC9" w:rsidRDefault="008E72B6" w:rsidP="00D1036F">
            <w:pPr>
              <w:ind w:right="566"/>
            </w:pPr>
            <w:r>
              <w:t>РАСПОЛОЖЕНИЕ</w:t>
            </w:r>
          </w:p>
        </w:tc>
        <w:tc>
          <w:tcPr>
            <w:tcW w:w="2793" w:type="dxa"/>
          </w:tcPr>
          <w:p w:rsidR="00AE6AC9" w:rsidRDefault="008E72B6" w:rsidP="00D1036F">
            <w:pPr>
              <w:ind w:right="566"/>
            </w:pPr>
            <w:r>
              <w:t>ДОПОЛНИТЕЛЬНО</w:t>
            </w:r>
          </w:p>
        </w:tc>
      </w:tr>
      <w:tr w:rsidR="008E72B6" w:rsidTr="005227DC">
        <w:trPr>
          <w:trHeight w:val="306"/>
        </w:trPr>
        <w:tc>
          <w:tcPr>
            <w:tcW w:w="2167" w:type="dxa"/>
            <w:gridSpan w:val="2"/>
          </w:tcPr>
          <w:p w:rsidR="00AE6AC9" w:rsidRDefault="008E72B6" w:rsidP="00D1036F">
            <w:pPr>
              <w:ind w:right="566"/>
            </w:pPr>
            <w:r>
              <w:t>+30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Белый</w:t>
            </w:r>
          </w:p>
          <w:p w:rsidR="00541B47" w:rsidRDefault="00541B47" w:rsidP="00D1036F">
            <w:pPr>
              <w:ind w:right="566"/>
            </w:pPr>
            <w:r>
              <w:t>Красный</w:t>
            </w:r>
          </w:p>
        </w:tc>
        <w:tc>
          <w:tcPr>
            <w:tcW w:w="3204" w:type="dxa"/>
            <w:gridSpan w:val="3"/>
          </w:tcPr>
          <w:p w:rsidR="00AE6AC9" w:rsidRDefault="00541B47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289"/>
        </w:trPr>
        <w:tc>
          <w:tcPr>
            <w:tcW w:w="2167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Розовый</w:t>
            </w:r>
          </w:p>
          <w:p w:rsidR="00541B47" w:rsidRPr="00541B47" w:rsidRDefault="00541B47" w:rsidP="00D1036F">
            <w:pPr>
              <w:ind w:right="566"/>
              <w:rPr>
                <w:color w:val="7030A0"/>
              </w:rPr>
            </w:pPr>
            <w:r w:rsidRPr="00541B47">
              <w:rPr>
                <w:color w:val="7030A0"/>
              </w:rPr>
              <w:t>Розовый</w:t>
            </w:r>
          </w:p>
        </w:tc>
        <w:tc>
          <w:tcPr>
            <w:tcW w:w="3204" w:type="dxa"/>
            <w:gridSpan w:val="3"/>
          </w:tcPr>
          <w:p w:rsidR="00AE6AC9" w:rsidRDefault="00541B47" w:rsidP="00D1036F">
            <w:pPr>
              <w:ind w:right="566"/>
            </w:pPr>
            <w:r>
              <w:t>Замок зажигания</w:t>
            </w:r>
          </w:p>
          <w:p w:rsidR="00541B47" w:rsidRPr="00541B47" w:rsidRDefault="00541B47" w:rsidP="00D1036F">
            <w:pPr>
              <w:ind w:right="566"/>
              <w:rPr>
                <w:color w:val="7030A0"/>
              </w:rPr>
            </w:pPr>
            <w:r w:rsidRPr="00541B47">
              <w:rPr>
                <w:color w:val="7030A0"/>
              </w:rPr>
              <w:t>Левый верхний разъём П.П.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306"/>
        </w:trPr>
        <w:tc>
          <w:tcPr>
            <w:tcW w:w="2167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Белый</w:t>
            </w:r>
          </w:p>
        </w:tc>
        <w:tc>
          <w:tcPr>
            <w:tcW w:w="3204" w:type="dxa"/>
            <w:gridSpan w:val="3"/>
          </w:tcPr>
          <w:p w:rsidR="00AE6AC9" w:rsidRDefault="00541B47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541B47" w:rsidP="00D1036F">
            <w:pPr>
              <w:ind w:right="566"/>
            </w:pPr>
            <w:r>
              <w:t>Крайний в разъёме</w:t>
            </w:r>
          </w:p>
        </w:tc>
      </w:tr>
      <w:tr w:rsidR="008E72B6" w:rsidTr="005227DC">
        <w:trPr>
          <w:trHeight w:val="306"/>
        </w:trPr>
        <w:tc>
          <w:tcPr>
            <w:tcW w:w="2167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Жёлтый</w:t>
            </w:r>
          </w:p>
        </w:tc>
        <w:tc>
          <w:tcPr>
            <w:tcW w:w="3204" w:type="dxa"/>
            <w:gridSpan w:val="3"/>
          </w:tcPr>
          <w:p w:rsidR="00AE6AC9" w:rsidRDefault="00541B47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412"/>
        </w:trPr>
        <w:tc>
          <w:tcPr>
            <w:tcW w:w="2167" w:type="dxa"/>
            <w:gridSpan w:val="2"/>
          </w:tcPr>
          <w:p w:rsidR="00AE6AC9" w:rsidRPr="008E72B6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</w:t>
            </w:r>
            <w:r w:rsidR="008E72B6">
              <w:rPr>
                <w:sz w:val="16"/>
                <w:szCs w:val="16"/>
              </w:rPr>
              <w:t>.1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Синий</w:t>
            </w:r>
          </w:p>
        </w:tc>
        <w:tc>
          <w:tcPr>
            <w:tcW w:w="3204" w:type="dxa"/>
            <w:gridSpan w:val="3"/>
          </w:tcPr>
          <w:p w:rsidR="00AE6AC9" w:rsidRDefault="00541B47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289"/>
        </w:trPr>
        <w:tc>
          <w:tcPr>
            <w:tcW w:w="2167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Габарит(-)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Розовый/чёрный</w:t>
            </w:r>
          </w:p>
        </w:tc>
        <w:tc>
          <w:tcPr>
            <w:tcW w:w="3204" w:type="dxa"/>
            <w:gridSpan w:val="3"/>
          </w:tcPr>
          <w:p w:rsidR="00AE6AC9" w:rsidRDefault="00541B47" w:rsidP="00D1036F">
            <w:pPr>
              <w:ind w:right="566"/>
            </w:pPr>
            <w:r>
              <w:t xml:space="preserve">Белый разъём </w:t>
            </w:r>
            <w:r w:rsidRPr="00431907">
              <w:rPr>
                <w:b/>
                <w:color w:val="7030A0"/>
              </w:rPr>
              <w:t>[А]</w:t>
            </w:r>
            <w:r>
              <w:rPr>
                <w:b/>
              </w:rPr>
              <w:t xml:space="preserve"> </w:t>
            </w:r>
            <w:r>
              <w:t xml:space="preserve"> Б.П.</w:t>
            </w:r>
          </w:p>
        </w:tc>
        <w:tc>
          <w:tcPr>
            <w:tcW w:w="2793" w:type="dxa"/>
          </w:tcPr>
          <w:p w:rsidR="00AE6AC9" w:rsidRPr="00541B47" w:rsidRDefault="00541B47" w:rsidP="00D1036F">
            <w:pPr>
              <w:ind w:right="566"/>
            </w:pPr>
            <w:r>
              <w:t>Разъём с внешней стороны</w:t>
            </w:r>
          </w:p>
        </w:tc>
      </w:tr>
      <w:tr w:rsidR="008E72B6" w:rsidTr="005227DC">
        <w:trPr>
          <w:trHeight w:val="306"/>
        </w:trPr>
        <w:tc>
          <w:tcPr>
            <w:tcW w:w="2167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Габарит(+)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Жёлтый</w:t>
            </w:r>
          </w:p>
        </w:tc>
        <w:tc>
          <w:tcPr>
            <w:tcW w:w="3204" w:type="dxa"/>
            <w:gridSpan w:val="3"/>
          </w:tcPr>
          <w:p w:rsidR="00AE6AC9" w:rsidRDefault="00541B47" w:rsidP="00D1036F">
            <w:pPr>
              <w:ind w:right="566"/>
            </w:pPr>
            <w:r>
              <w:t>Левый верхний или левый нижний разъём П.П.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370"/>
        </w:trPr>
        <w:tc>
          <w:tcPr>
            <w:tcW w:w="2167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Синий</w:t>
            </w:r>
          </w:p>
        </w:tc>
        <w:tc>
          <w:tcPr>
            <w:tcW w:w="3204" w:type="dxa"/>
            <w:gridSpan w:val="3"/>
          </w:tcPr>
          <w:p w:rsidR="00AE6AC9" w:rsidRDefault="00541B47" w:rsidP="00D1036F">
            <w:pPr>
              <w:ind w:right="566"/>
            </w:pPr>
            <w:r>
              <w:t>Левый верхний разъём П.П.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289"/>
        </w:trPr>
        <w:tc>
          <w:tcPr>
            <w:tcW w:w="2167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Серый</w:t>
            </w:r>
          </w:p>
        </w:tc>
        <w:tc>
          <w:tcPr>
            <w:tcW w:w="3204" w:type="dxa"/>
            <w:gridSpan w:val="3"/>
          </w:tcPr>
          <w:p w:rsidR="00AE6AC9" w:rsidRDefault="00541B47" w:rsidP="00D1036F">
            <w:pPr>
              <w:ind w:right="566"/>
            </w:pPr>
            <w:r>
              <w:t>Левый нижний разъём П.П.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306"/>
        </w:trPr>
        <w:tc>
          <w:tcPr>
            <w:tcW w:w="2167" w:type="dxa"/>
            <w:gridSpan w:val="2"/>
          </w:tcPr>
          <w:p w:rsidR="00AE6AC9" w:rsidRDefault="00D1036F" w:rsidP="00D1036F">
            <w:pPr>
              <w:ind w:right="566"/>
            </w:pPr>
            <w:r>
              <w:t>Ц.З. запирание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Коричневый</w:t>
            </w:r>
          </w:p>
        </w:tc>
        <w:tc>
          <w:tcPr>
            <w:tcW w:w="3204" w:type="dxa"/>
            <w:gridSpan w:val="3"/>
          </w:tcPr>
          <w:p w:rsidR="00AE6AC9" w:rsidRPr="00431907" w:rsidRDefault="00541B47" w:rsidP="00D1036F">
            <w:pPr>
              <w:ind w:right="566"/>
            </w:pPr>
            <w:r>
              <w:t xml:space="preserve">Синий разъём </w:t>
            </w:r>
            <w:r w:rsidRPr="00431907">
              <w:rPr>
                <w:b/>
                <w:color w:val="7030A0"/>
              </w:rPr>
              <w:t>[</w:t>
            </w:r>
            <w:r w:rsidR="00431907" w:rsidRPr="00431907">
              <w:rPr>
                <w:b/>
                <w:color w:val="7030A0"/>
              </w:rPr>
              <w:t>Н</w:t>
            </w:r>
            <w:r w:rsidRPr="00431907">
              <w:rPr>
                <w:b/>
                <w:color w:val="7030A0"/>
              </w:rPr>
              <w:t>]</w:t>
            </w:r>
            <w:r w:rsidR="00431907">
              <w:rPr>
                <w:b/>
              </w:rPr>
              <w:t xml:space="preserve"> </w:t>
            </w:r>
            <w:r w:rsidR="00431907" w:rsidRPr="00431907">
              <w:t>Б.П.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289"/>
        </w:trPr>
        <w:tc>
          <w:tcPr>
            <w:tcW w:w="2167" w:type="dxa"/>
            <w:gridSpan w:val="2"/>
          </w:tcPr>
          <w:p w:rsidR="00AE6AC9" w:rsidRDefault="00D1036F" w:rsidP="00D1036F">
            <w:pPr>
              <w:ind w:right="566"/>
            </w:pPr>
            <w:r>
              <w:t>Ц.З. отпирание</w:t>
            </w:r>
          </w:p>
        </w:tc>
        <w:tc>
          <w:tcPr>
            <w:tcW w:w="2676" w:type="dxa"/>
          </w:tcPr>
          <w:p w:rsidR="00AE6AC9" w:rsidRDefault="00541B47" w:rsidP="00D1036F">
            <w:pPr>
              <w:ind w:right="566"/>
            </w:pPr>
            <w:r>
              <w:t>Зелёный</w:t>
            </w:r>
          </w:p>
        </w:tc>
        <w:tc>
          <w:tcPr>
            <w:tcW w:w="3204" w:type="dxa"/>
            <w:gridSpan w:val="3"/>
          </w:tcPr>
          <w:p w:rsidR="00AE6AC9" w:rsidRDefault="00431907" w:rsidP="00D1036F">
            <w:pPr>
              <w:ind w:right="566"/>
            </w:pPr>
            <w:r>
              <w:t xml:space="preserve">Синий разъём </w:t>
            </w:r>
            <w:r w:rsidRPr="00431907">
              <w:rPr>
                <w:b/>
                <w:color w:val="7030A0"/>
              </w:rPr>
              <w:t>[Н]</w:t>
            </w:r>
            <w:r>
              <w:rPr>
                <w:b/>
              </w:rPr>
              <w:t xml:space="preserve"> </w:t>
            </w:r>
            <w:r w:rsidRPr="00431907">
              <w:t>Б.П.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306"/>
        </w:trPr>
        <w:tc>
          <w:tcPr>
            <w:tcW w:w="2167" w:type="dxa"/>
            <w:gridSpan w:val="2"/>
          </w:tcPr>
          <w:p w:rsidR="00AE6AC9" w:rsidRDefault="00D1036F" w:rsidP="00D1036F">
            <w:pPr>
              <w:ind w:right="566"/>
            </w:pPr>
            <w:proofErr w:type="spellStart"/>
            <w:r>
              <w:t>Концевик</w:t>
            </w:r>
            <w:proofErr w:type="spellEnd"/>
            <w:r>
              <w:t xml:space="preserve"> дверей</w:t>
            </w:r>
          </w:p>
        </w:tc>
        <w:tc>
          <w:tcPr>
            <w:tcW w:w="2676" w:type="dxa"/>
          </w:tcPr>
          <w:p w:rsidR="00AE6AC9" w:rsidRDefault="00431907" w:rsidP="00D1036F">
            <w:pPr>
              <w:ind w:right="566"/>
            </w:pPr>
            <w:r>
              <w:t>Зелёный</w:t>
            </w:r>
          </w:p>
        </w:tc>
        <w:tc>
          <w:tcPr>
            <w:tcW w:w="3204" w:type="dxa"/>
            <w:gridSpan w:val="3"/>
          </w:tcPr>
          <w:p w:rsidR="00AE6AC9" w:rsidRDefault="00431907" w:rsidP="00D1036F">
            <w:pPr>
              <w:ind w:right="566"/>
            </w:pPr>
            <w:r>
              <w:t>Правый разъём П.П.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289"/>
        </w:trPr>
        <w:tc>
          <w:tcPr>
            <w:tcW w:w="2167" w:type="dxa"/>
            <w:gridSpan w:val="2"/>
          </w:tcPr>
          <w:p w:rsidR="00AE6AC9" w:rsidRDefault="00D1036F" w:rsidP="00D1036F">
            <w:pPr>
              <w:ind w:right="566"/>
            </w:pPr>
            <w:proofErr w:type="spellStart"/>
            <w:r>
              <w:t>Концевик</w:t>
            </w:r>
            <w:proofErr w:type="spellEnd"/>
            <w:r>
              <w:t xml:space="preserve"> багажника</w:t>
            </w:r>
          </w:p>
        </w:tc>
        <w:tc>
          <w:tcPr>
            <w:tcW w:w="2676" w:type="dxa"/>
          </w:tcPr>
          <w:p w:rsidR="00AE6AC9" w:rsidRDefault="00431907" w:rsidP="00D1036F">
            <w:pPr>
              <w:ind w:right="566"/>
            </w:pPr>
            <w:r>
              <w:t>Оранжевый</w:t>
            </w:r>
          </w:p>
        </w:tc>
        <w:tc>
          <w:tcPr>
            <w:tcW w:w="3204" w:type="dxa"/>
            <w:gridSpan w:val="3"/>
          </w:tcPr>
          <w:p w:rsidR="00AE6AC9" w:rsidRDefault="00431907" w:rsidP="00D1036F">
            <w:pPr>
              <w:ind w:right="566"/>
            </w:pPr>
            <w:r>
              <w:t>Правый разъём П.П.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306"/>
        </w:trPr>
        <w:tc>
          <w:tcPr>
            <w:tcW w:w="2167" w:type="dxa"/>
            <w:gridSpan w:val="2"/>
          </w:tcPr>
          <w:p w:rsidR="00AE6AC9" w:rsidRDefault="00D1036F" w:rsidP="00D1036F">
            <w:pPr>
              <w:ind w:right="566"/>
            </w:pPr>
            <w:proofErr w:type="spellStart"/>
            <w:r>
              <w:t>Концевик</w:t>
            </w:r>
            <w:proofErr w:type="spellEnd"/>
            <w:r>
              <w:t xml:space="preserve"> капота</w:t>
            </w:r>
          </w:p>
        </w:tc>
        <w:tc>
          <w:tcPr>
            <w:tcW w:w="2676" w:type="dxa"/>
          </w:tcPr>
          <w:p w:rsidR="00AE6AC9" w:rsidRDefault="00AE6AC9" w:rsidP="00D1036F">
            <w:pPr>
              <w:ind w:right="566"/>
            </w:pPr>
          </w:p>
        </w:tc>
        <w:tc>
          <w:tcPr>
            <w:tcW w:w="3204" w:type="dxa"/>
            <w:gridSpan w:val="3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5227DC">
        <w:trPr>
          <w:trHeight w:val="306"/>
        </w:trPr>
        <w:tc>
          <w:tcPr>
            <w:tcW w:w="2167" w:type="dxa"/>
            <w:gridSpan w:val="2"/>
          </w:tcPr>
          <w:p w:rsidR="00AE6AC9" w:rsidRDefault="00D1036F" w:rsidP="00D1036F">
            <w:pPr>
              <w:ind w:right="566"/>
            </w:pPr>
            <w:r>
              <w:t>Стоп</w:t>
            </w:r>
          </w:p>
        </w:tc>
        <w:tc>
          <w:tcPr>
            <w:tcW w:w="2676" w:type="dxa"/>
          </w:tcPr>
          <w:p w:rsidR="00AE6AC9" w:rsidRDefault="00AE6AC9" w:rsidP="00D1036F">
            <w:pPr>
              <w:ind w:right="566"/>
            </w:pPr>
          </w:p>
        </w:tc>
        <w:tc>
          <w:tcPr>
            <w:tcW w:w="3204" w:type="dxa"/>
            <w:gridSpan w:val="3"/>
          </w:tcPr>
          <w:p w:rsidR="00AE6AC9" w:rsidRDefault="00431907" w:rsidP="00D1036F">
            <w:pPr>
              <w:ind w:right="566"/>
            </w:pPr>
            <w:r>
              <w:t>Выключатель стоп/с.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5227DC">
        <w:trPr>
          <w:trHeight w:val="448"/>
        </w:trPr>
        <w:tc>
          <w:tcPr>
            <w:tcW w:w="2167" w:type="dxa"/>
            <w:gridSpan w:val="2"/>
          </w:tcPr>
          <w:p w:rsidR="00AE6AC9" w:rsidRDefault="00D1036F" w:rsidP="00D1036F">
            <w:pPr>
              <w:ind w:right="566"/>
            </w:pPr>
            <w:r>
              <w:t>Тахометр</w:t>
            </w:r>
          </w:p>
        </w:tc>
        <w:tc>
          <w:tcPr>
            <w:tcW w:w="2676" w:type="dxa"/>
            <w:tcBorders>
              <w:right w:val="single" w:sz="4" w:space="0" w:color="auto"/>
            </w:tcBorders>
          </w:tcPr>
          <w:p w:rsidR="00AE6AC9" w:rsidRDefault="00A512BB" w:rsidP="00D1036F">
            <w:pPr>
              <w:ind w:right="566"/>
            </w:pPr>
            <w:r>
              <w:t>Зелёный</w:t>
            </w:r>
          </w:p>
        </w:tc>
        <w:tc>
          <w:tcPr>
            <w:tcW w:w="3204" w:type="dxa"/>
            <w:gridSpan w:val="3"/>
            <w:tcBorders>
              <w:left w:val="single" w:sz="4" w:space="0" w:color="auto"/>
            </w:tcBorders>
          </w:tcPr>
          <w:p w:rsidR="00AE6AC9" w:rsidRDefault="00A512BB" w:rsidP="00D1036F">
            <w:pPr>
              <w:ind w:right="566"/>
            </w:pPr>
            <w:r>
              <w:t>Левый верхний разъём П.П.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5227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159" w:type="dxa"/>
          </w:tcPr>
          <w:p w:rsidR="00D1036F" w:rsidRDefault="00D1036F" w:rsidP="00D1036F">
            <w:pPr>
              <w:ind w:right="566"/>
            </w:pPr>
            <w:r>
              <w:t>Генератор</w:t>
            </w:r>
          </w:p>
        </w:tc>
        <w:tc>
          <w:tcPr>
            <w:tcW w:w="2684" w:type="dxa"/>
            <w:gridSpan w:val="2"/>
          </w:tcPr>
          <w:p w:rsidR="00D1036F" w:rsidRDefault="00431907" w:rsidP="00431907">
            <w:pPr>
              <w:ind w:right="566"/>
            </w:pPr>
            <w:r>
              <w:t>Серый/оранжевый</w:t>
            </w:r>
          </w:p>
        </w:tc>
        <w:tc>
          <w:tcPr>
            <w:tcW w:w="3204" w:type="dxa"/>
            <w:gridSpan w:val="3"/>
          </w:tcPr>
          <w:p w:rsidR="00D1036F" w:rsidRDefault="00A512BB" w:rsidP="00A512BB">
            <w:pPr>
              <w:ind w:right="566"/>
            </w:pPr>
            <w:r>
              <w:t xml:space="preserve">Левый верхний разъём </w:t>
            </w:r>
            <w:r w:rsidR="00431907">
              <w:t>П.П.</w:t>
            </w:r>
          </w:p>
        </w:tc>
        <w:tc>
          <w:tcPr>
            <w:tcW w:w="2793" w:type="dxa"/>
          </w:tcPr>
          <w:p w:rsidR="00D1036F" w:rsidRDefault="00D1036F" w:rsidP="00D1036F">
            <w:pPr>
              <w:ind w:left="108" w:right="566"/>
            </w:pPr>
          </w:p>
        </w:tc>
      </w:tr>
      <w:tr w:rsidR="00D1036F" w:rsidTr="005227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159" w:type="dxa"/>
          </w:tcPr>
          <w:p w:rsidR="00D1036F" w:rsidRDefault="00D1036F" w:rsidP="00D1036F">
            <w:r>
              <w:t>Ручник</w:t>
            </w:r>
          </w:p>
        </w:tc>
        <w:tc>
          <w:tcPr>
            <w:tcW w:w="2684" w:type="dxa"/>
            <w:gridSpan w:val="2"/>
          </w:tcPr>
          <w:p w:rsidR="00D1036F" w:rsidRDefault="00A512BB" w:rsidP="00D1036F">
            <w:proofErr w:type="gramStart"/>
            <w:r>
              <w:t>Зелёный</w:t>
            </w:r>
            <w:proofErr w:type="gramEnd"/>
            <w:r>
              <w:t>/оранжевый</w:t>
            </w:r>
          </w:p>
        </w:tc>
        <w:tc>
          <w:tcPr>
            <w:tcW w:w="3204" w:type="dxa"/>
            <w:gridSpan w:val="3"/>
          </w:tcPr>
          <w:p w:rsidR="00D1036F" w:rsidRDefault="00A512BB" w:rsidP="00D1036F">
            <w:r>
              <w:t>Левый верхний разъём П.П.</w:t>
            </w:r>
          </w:p>
        </w:tc>
        <w:tc>
          <w:tcPr>
            <w:tcW w:w="2793" w:type="dxa"/>
          </w:tcPr>
          <w:p w:rsidR="00D1036F" w:rsidRDefault="00D1036F" w:rsidP="00D1036F"/>
        </w:tc>
      </w:tr>
      <w:tr w:rsidR="00D1036F" w:rsidTr="005227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159" w:type="dxa"/>
          </w:tcPr>
          <w:p w:rsidR="00D1036F" w:rsidRDefault="00D1036F" w:rsidP="00D1036F">
            <w:r>
              <w:t>Бензонасос</w:t>
            </w:r>
          </w:p>
        </w:tc>
        <w:tc>
          <w:tcPr>
            <w:tcW w:w="2684" w:type="dxa"/>
            <w:gridSpan w:val="2"/>
          </w:tcPr>
          <w:p w:rsidR="00D1036F" w:rsidRDefault="00D1036F" w:rsidP="00D1036F"/>
        </w:tc>
        <w:tc>
          <w:tcPr>
            <w:tcW w:w="3204" w:type="dxa"/>
            <w:gridSpan w:val="3"/>
          </w:tcPr>
          <w:p w:rsidR="00D1036F" w:rsidRDefault="00D1036F" w:rsidP="00D1036F"/>
        </w:tc>
        <w:tc>
          <w:tcPr>
            <w:tcW w:w="2793" w:type="dxa"/>
          </w:tcPr>
          <w:p w:rsidR="00D1036F" w:rsidRDefault="00D1036F" w:rsidP="00D1036F"/>
        </w:tc>
      </w:tr>
      <w:tr w:rsidR="00D1036F" w:rsidTr="005227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159" w:type="dxa"/>
          </w:tcPr>
          <w:p w:rsidR="00D1036F" w:rsidRPr="00431907" w:rsidRDefault="00431907" w:rsidP="00D1036F">
            <w:pPr>
              <w:rPr>
                <w:vertAlign w:val="subscript"/>
                <w:lang w:val="en-US"/>
              </w:rPr>
            </w:pPr>
            <w:r>
              <w:t xml:space="preserve">Блокировка </w:t>
            </w:r>
            <w:r>
              <w:rPr>
                <w:lang w:val="en-US"/>
              </w:rPr>
              <w:t>[+15]</w:t>
            </w:r>
          </w:p>
        </w:tc>
        <w:tc>
          <w:tcPr>
            <w:tcW w:w="2684" w:type="dxa"/>
            <w:gridSpan w:val="2"/>
          </w:tcPr>
          <w:p w:rsidR="00D1036F" w:rsidRPr="00431907" w:rsidRDefault="00431907" w:rsidP="00D1036F">
            <w:r>
              <w:t>Розовый</w:t>
            </w:r>
          </w:p>
        </w:tc>
        <w:tc>
          <w:tcPr>
            <w:tcW w:w="3204" w:type="dxa"/>
            <w:gridSpan w:val="3"/>
          </w:tcPr>
          <w:p w:rsidR="00D1036F" w:rsidRPr="00431907" w:rsidRDefault="00431907" w:rsidP="00D1036F">
            <w:r>
              <w:t xml:space="preserve">Белый разъём </w:t>
            </w:r>
            <w:r w:rsidRPr="00431907">
              <w:rPr>
                <w:b/>
                <w:color w:val="7030A0"/>
              </w:rPr>
              <w:t>[</w:t>
            </w:r>
            <w:r w:rsidRPr="00431907">
              <w:rPr>
                <w:b/>
                <w:color w:val="7030A0"/>
                <w:lang w:val="en-US"/>
              </w:rPr>
              <w:t>G</w:t>
            </w:r>
            <w:r w:rsidRPr="00431907">
              <w:rPr>
                <w:b/>
                <w:color w:val="7030A0"/>
              </w:rPr>
              <w:t xml:space="preserve">]  </w:t>
            </w:r>
            <w:r>
              <w:t>Б.П.</w:t>
            </w:r>
            <w:r w:rsidRPr="00431907">
              <w:t xml:space="preserve"> </w:t>
            </w:r>
            <w:r>
              <w:t xml:space="preserve"> </w:t>
            </w:r>
            <w:r>
              <w:rPr>
                <w:lang w:val="en-US"/>
              </w:rPr>
              <w:t>pin</w:t>
            </w:r>
            <w:r w:rsidRPr="00431907">
              <w:t xml:space="preserve"> 9</w:t>
            </w:r>
          </w:p>
        </w:tc>
        <w:tc>
          <w:tcPr>
            <w:tcW w:w="2793" w:type="dxa"/>
          </w:tcPr>
          <w:p w:rsidR="00D1036F" w:rsidRPr="00431907" w:rsidRDefault="00431907" w:rsidP="00D1036F">
            <w:r w:rsidRPr="00431907">
              <w:rPr>
                <w:b/>
                <w:color w:val="C00000"/>
                <w:lang w:val="en-US"/>
              </w:rPr>
              <w:t>[+]</w:t>
            </w:r>
            <w:r w:rsidRPr="00431907">
              <w:rPr>
                <w:color w:val="C00000"/>
                <w:lang w:val="en-US"/>
              </w:rPr>
              <w:t xml:space="preserve"> </w:t>
            </w:r>
            <w:r>
              <w:t>из разъёма</w:t>
            </w:r>
          </w:p>
        </w:tc>
      </w:tr>
    </w:tbl>
    <w:p w:rsidR="00AE6AC9" w:rsidRDefault="00AE6AC9"/>
    <w:p w:rsidR="00E12736" w:rsidRDefault="00E12736"/>
    <w:tbl>
      <w:tblPr>
        <w:tblStyle w:val="a3"/>
        <w:tblpPr w:leftFromText="180" w:rightFromText="180" w:vertAnchor="page" w:horzAnchor="margin" w:tblpXSpec="center" w:tblpY="4351"/>
        <w:tblW w:w="0" w:type="auto"/>
        <w:tblLook w:val="04A0"/>
      </w:tblPr>
      <w:tblGrid>
        <w:gridCol w:w="3190"/>
        <w:gridCol w:w="3190"/>
      </w:tblGrid>
      <w:tr w:rsidR="00E12736" w:rsidTr="00E12736">
        <w:tc>
          <w:tcPr>
            <w:tcW w:w="3190" w:type="dxa"/>
            <w:tcBorders>
              <w:right w:val="nil"/>
            </w:tcBorders>
          </w:tcPr>
          <w:p w:rsidR="00E12736" w:rsidRPr="005E513F" w:rsidRDefault="00E12736" w:rsidP="00E12736">
            <w:pPr>
              <w:jc w:val="right"/>
              <w:rPr>
                <w:highlight w:val="yellow"/>
              </w:rPr>
            </w:pPr>
            <w:r w:rsidRPr="005E513F">
              <w:rPr>
                <w:highlight w:val="yellow"/>
              </w:rPr>
              <w:t>СТЕКЛОПОДЪЁМНИКИ</w:t>
            </w:r>
          </w:p>
        </w:tc>
        <w:tc>
          <w:tcPr>
            <w:tcW w:w="3190" w:type="dxa"/>
            <w:tcBorders>
              <w:left w:val="nil"/>
              <w:right w:val="nil"/>
            </w:tcBorders>
          </w:tcPr>
          <w:p w:rsidR="00E12736" w:rsidRDefault="00E12736" w:rsidP="00E12736">
            <w:pPr>
              <w:jc w:val="center"/>
            </w:pPr>
            <w:r>
              <w:t xml:space="preserve">                                </w:t>
            </w:r>
          </w:p>
        </w:tc>
      </w:tr>
      <w:tr w:rsidR="00E12736" w:rsidTr="00E12736">
        <w:tc>
          <w:tcPr>
            <w:tcW w:w="3190" w:type="dxa"/>
          </w:tcPr>
          <w:p w:rsidR="00E12736" w:rsidRPr="00113D15" w:rsidRDefault="00E12736" w:rsidP="00E12736">
            <w:pPr>
              <w:rPr>
                <w:color w:val="990000"/>
              </w:rPr>
            </w:pPr>
            <w:r w:rsidRPr="00113D15">
              <w:rPr>
                <w:color w:val="990000"/>
              </w:rPr>
              <w:t>Правый передний</w:t>
            </w:r>
          </w:p>
        </w:tc>
        <w:tc>
          <w:tcPr>
            <w:tcW w:w="3190" w:type="dxa"/>
          </w:tcPr>
          <w:p w:rsidR="00E12736" w:rsidRPr="00113D15" w:rsidRDefault="00E12736" w:rsidP="00E12736">
            <w:pPr>
              <w:rPr>
                <w:color w:val="990000"/>
              </w:rPr>
            </w:pPr>
            <w:r w:rsidRPr="00113D15">
              <w:rPr>
                <w:color w:val="990000"/>
              </w:rPr>
              <w:t>Коричневый</w:t>
            </w:r>
          </w:p>
        </w:tc>
      </w:tr>
      <w:tr w:rsidR="00E12736" w:rsidTr="00E12736">
        <w:tc>
          <w:tcPr>
            <w:tcW w:w="3190" w:type="dxa"/>
          </w:tcPr>
          <w:p w:rsidR="00E12736" w:rsidRPr="00113D15" w:rsidRDefault="00E12736" w:rsidP="00E12736">
            <w:pPr>
              <w:rPr>
                <w:color w:val="00B050"/>
              </w:rPr>
            </w:pPr>
            <w:r w:rsidRPr="00113D15">
              <w:rPr>
                <w:color w:val="00B050"/>
              </w:rPr>
              <w:t>Правый задний</w:t>
            </w:r>
          </w:p>
        </w:tc>
        <w:tc>
          <w:tcPr>
            <w:tcW w:w="3190" w:type="dxa"/>
          </w:tcPr>
          <w:p w:rsidR="00E12736" w:rsidRPr="00113D15" w:rsidRDefault="00E12736" w:rsidP="00E12736">
            <w:pPr>
              <w:rPr>
                <w:color w:val="00B050"/>
              </w:rPr>
            </w:pPr>
            <w:r w:rsidRPr="00113D15">
              <w:rPr>
                <w:color w:val="00B050"/>
              </w:rPr>
              <w:t>Зелёный</w:t>
            </w:r>
          </w:p>
        </w:tc>
      </w:tr>
      <w:tr w:rsidR="00E12736" w:rsidTr="00E12736">
        <w:tc>
          <w:tcPr>
            <w:tcW w:w="3190" w:type="dxa"/>
          </w:tcPr>
          <w:p w:rsidR="00E12736" w:rsidRPr="00113D15" w:rsidRDefault="00E12736" w:rsidP="00E12736">
            <w:pPr>
              <w:rPr>
                <w:b/>
                <w:color w:val="FFCC00"/>
              </w:rPr>
            </w:pPr>
            <w:r w:rsidRPr="00113D15">
              <w:rPr>
                <w:b/>
                <w:color w:val="FFCC00"/>
              </w:rPr>
              <w:t>Левый задний</w:t>
            </w:r>
          </w:p>
        </w:tc>
        <w:tc>
          <w:tcPr>
            <w:tcW w:w="3190" w:type="dxa"/>
          </w:tcPr>
          <w:p w:rsidR="00E12736" w:rsidRPr="00113D15" w:rsidRDefault="00E12736" w:rsidP="00E12736">
            <w:pPr>
              <w:rPr>
                <w:b/>
                <w:color w:val="FFCC00"/>
              </w:rPr>
            </w:pPr>
            <w:r w:rsidRPr="00113D15">
              <w:rPr>
                <w:b/>
                <w:color w:val="FFCC00"/>
              </w:rPr>
              <w:t>Жёлтый</w:t>
            </w:r>
          </w:p>
        </w:tc>
      </w:tr>
      <w:tr w:rsidR="00E12736" w:rsidTr="00E12736">
        <w:tc>
          <w:tcPr>
            <w:tcW w:w="3190" w:type="dxa"/>
          </w:tcPr>
          <w:p w:rsidR="00E12736" w:rsidRPr="00113D15" w:rsidRDefault="00E12736" w:rsidP="00E12736">
            <w:pPr>
              <w:rPr>
                <w:color w:val="FF6600"/>
              </w:rPr>
            </w:pPr>
            <w:r w:rsidRPr="00113D15">
              <w:rPr>
                <w:color w:val="FF6600"/>
              </w:rPr>
              <w:t>Левый передний</w:t>
            </w:r>
          </w:p>
        </w:tc>
        <w:tc>
          <w:tcPr>
            <w:tcW w:w="3190" w:type="dxa"/>
          </w:tcPr>
          <w:p w:rsidR="00E12736" w:rsidRPr="00113D15" w:rsidRDefault="00E12736" w:rsidP="00E12736">
            <w:pPr>
              <w:rPr>
                <w:color w:val="FF6600"/>
              </w:rPr>
            </w:pPr>
            <w:r w:rsidRPr="00113D15">
              <w:rPr>
                <w:color w:val="FF6600"/>
              </w:rPr>
              <w:t>Оранжевый</w:t>
            </w:r>
          </w:p>
        </w:tc>
      </w:tr>
      <w:tr w:rsidR="00E12736" w:rsidTr="00E12736">
        <w:tc>
          <w:tcPr>
            <w:tcW w:w="3190" w:type="dxa"/>
          </w:tcPr>
          <w:p w:rsidR="00E12736" w:rsidRDefault="00E12736" w:rsidP="00E12736"/>
        </w:tc>
        <w:tc>
          <w:tcPr>
            <w:tcW w:w="3190" w:type="dxa"/>
          </w:tcPr>
          <w:p w:rsidR="00E12736" w:rsidRDefault="00E12736" w:rsidP="00E12736"/>
        </w:tc>
      </w:tr>
      <w:tr w:rsidR="00E12736" w:rsidTr="00E12736">
        <w:tc>
          <w:tcPr>
            <w:tcW w:w="3190" w:type="dxa"/>
          </w:tcPr>
          <w:p w:rsidR="00E12736" w:rsidRDefault="00E12736" w:rsidP="00E12736"/>
        </w:tc>
        <w:tc>
          <w:tcPr>
            <w:tcW w:w="3190" w:type="dxa"/>
          </w:tcPr>
          <w:p w:rsidR="00E12736" w:rsidRDefault="00E12736" w:rsidP="00E12736"/>
        </w:tc>
      </w:tr>
    </w:tbl>
    <w:p w:rsidR="00E12736" w:rsidRDefault="00E12736"/>
    <w:sectPr w:rsidR="00E12736" w:rsidSect="001D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C57" w:rsidRDefault="008A2C57" w:rsidP="001439A8">
      <w:pPr>
        <w:spacing w:after="0" w:line="240" w:lineRule="auto"/>
      </w:pPr>
      <w:r>
        <w:separator/>
      </w:r>
    </w:p>
  </w:endnote>
  <w:endnote w:type="continuationSeparator" w:id="0">
    <w:p w:rsidR="008A2C57" w:rsidRDefault="008A2C57" w:rsidP="0014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C57" w:rsidRDefault="008A2C57" w:rsidP="001439A8">
      <w:pPr>
        <w:spacing w:after="0" w:line="240" w:lineRule="auto"/>
      </w:pPr>
      <w:r>
        <w:separator/>
      </w:r>
    </w:p>
  </w:footnote>
  <w:footnote w:type="continuationSeparator" w:id="0">
    <w:p w:rsidR="008A2C57" w:rsidRDefault="008A2C57" w:rsidP="00143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907"/>
    <w:rsid w:val="001439A8"/>
    <w:rsid w:val="001D71A7"/>
    <w:rsid w:val="002559DD"/>
    <w:rsid w:val="00431907"/>
    <w:rsid w:val="005227DC"/>
    <w:rsid w:val="00541B47"/>
    <w:rsid w:val="00852CC5"/>
    <w:rsid w:val="008A2C57"/>
    <w:rsid w:val="008E72B6"/>
    <w:rsid w:val="00956C83"/>
    <w:rsid w:val="00A07159"/>
    <w:rsid w:val="00A33DA0"/>
    <w:rsid w:val="00A512BB"/>
    <w:rsid w:val="00AE6AC9"/>
    <w:rsid w:val="00D1036F"/>
    <w:rsid w:val="00E12736"/>
    <w:rsid w:val="00FA3DEF"/>
    <w:rsid w:val="00FF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39A8"/>
  </w:style>
  <w:style w:type="paragraph" w:styleId="a6">
    <w:name w:val="footer"/>
    <w:basedOn w:val="a"/>
    <w:link w:val="a7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3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42;&#1040;&#1053;\&#1044;&#1086;&#1082;\&#1057;&#1080;&#1075;&#1085;&#1072;&#1083;&#1080;&#1079;&#1072;&#1094;&#1080;&#1103;\&#1058;&#1072;&#1073;&#1083;&#1080;&#1094;&#1072;%20&#1090;&#1086;&#1095;&#1077;&#1082;%20&#1087;&#1086;&#1076;&#1082;&#1083;&#1102;&#1095;&#1077;&#1085;&#1080;&#1081;.dotx" TargetMode="External"/></Relationships>
</file>

<file path=word/theme/theme1.xml><?xml version="1.0" encoding="utf-8"?>
<a:theme xmlns:a="http://schemas.openxmlformats.org/drawingml/2006/main" name="Техническая">
  <a:themeElements>
    <a:clrScheme name="Техническая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Техниче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Таблица точек подключений.dotx</Template>
  <TotalTime>25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2010-10-13T10:01:00Z</dcterms:created>
  <dcterms:modified xsi:type="dcterms:W3CDTF">2010-11-05T10:21:00Z</dcterms:modified>
</cp:coreProperties>
</file>